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AD0D2" w14:textId="1257E72E" w:rsidR="00D102B6" w:rsidRPr="00BB75E8" w:rsidRDefault="006C2BC8" w:rsidP="00F27633">
      <w:pPr>
        <w:pStyle w:val="BodyText"/>
        <w:jc w:val="center"/>
        <w:rPr>
          <w:rFonts w:asciiTheme="minorHAnsi" w:hAnsiTheme="minorHAnsi" w:cstheme="minorHAnsi"/>
          <w:b/>
          <w:sz w:val="28"/>
        </w:rPr>
      </w:pPr>
      <w:proofErr w:type="gramStart"/>
      <w:r w:rsidRPr="00BB75E8">
        <w:rPr>
          <w:rFonts w:asciiTheme="minorHAnsi" w:hAnsiTheme="minorHAnsi" w:cstheme="minorHAnsi"/>
          <w:b/>
          <w:sz w:val="28"/>
        </w:rPr>
        <w:t xml:space="preserve">CONSENT  </w:t>
      </w:r>
      <w:r w:rsidR="00D102B6" w:rsidRPr="00BB75E8">
        <w:rPr>
          <w:rFonts w:asciiTheme="minorHAnsi" w:hAnsiTheme="minorHAnsi" w:cstheme="minorHAnsi"/>
          <w:b/>
          <w:sz w:val="28"/>
        </w:rPr>
        <w:t>FORM</w:t>
      </w:r>
      <w:proofErr w:type="gramEnd"/>
      <w:r w:rsidR="00702684" w:rsidRPr="00BB75E8">
        <w:rPr>
          <w:rFonts w:asciiTheme="minorHAnsi" w:hAnsiTheme="minorHAnsi" w:cstheme="minorHAnsi"/>
          <w:b/>
          <w:sz w:val="28"/>
        </w:rPr>
        <w:t xml:space="preserve"> - interview</w:t>
      </w:r>
    </w:p>
    <w:p w14:paraId="616AEE45" w14:textId="56560E15" w:rsidR="00D102B6" w:rsidRDefault="00D102B6">
      <w:pPr>
        <w:pStyle w:val="BodyText"/>
        <w:rPr>
          <w:rFonts w:asciiTheme="minorHAnsi" w:hAnsiTheme="minorHAnsi" w:cstheme="minorHAnsi"/>
          <w:b/>
          <w:sz w:val="22"/>
        </w:rPr>
      </w:pPr>
    </w:p>
    <w:p w14:paraId="125B8137" w14:textId="77777777" w:rsidR="00F27633" w:rsidRPr="00F27633" w:rsidRDefault="00F27633" w:rsidP="00F27633">
      <w:pPr>
        <w:jc w:val="both"/>
        <w:rPr>
          <w:b/>
          <w:sz w:val="22"/>
        </w:rPr>
      </w:pPr>
      <w:bookmarkStart w:id="0" w:name="_Hlk4769542"/>
      <w:r w:rsidRPr="00F27633">
        <w:rPr>
          <w:b/>
          <w:sz w:val="22"/>
        </w:rPr>
        <w:t>Data processing statement</w:t>
      </w:r>
    </w:p>
    <w:p w14:paraId="4021162D" w14:textId="45501204" w:rsidR="00F27633" w:rsidRDefault="00F27633" w:rsidP="00F27633">
      <w:pPr>
        <w:jc w:val="both"/>
        <w:rPr>
          <w:sz w:val="22"/>
        </w:rPr>
      </w:pPr>
      <w:r w:rsidRPr="00F27633">
        <w:rPr>
          <w:sz w:val="22"/>
        </w:rPr>
        <w:t xml:space="preserve">This information is being collected as part of a research project concerned with </w:t>
      </w:r>
      <w:r>
        <w:rPr>
          <w:sz w:val="22"/>
        </w:rPr>
        <w:t xml:space="preserve">experiences of precarious work among disabled individuals. </w:t>
      </w:r>
      <w:r w:rsidRPr="00F27633">
        <w:rPr>
          <w:sz w:val="22"/>
        </w:rPr>
        <w:t xml:space="preserve">By </w:t>
      </w:r>
      <w:r w:rsidR="00843211">
        <w:rPr>
          <w:sz w:val="22"/>
        </w:rPr>
        <w:t xml:space="preserve">signing this </w:t>
      </w:r>
      <w:proofErr w:type="gramStart"/>
      <w:r w:rsidR="00843211">
        <w:rPr>
          <w:sz w:val="22"/>
        </w:rPr>
        <w:t>form</w:t>
      </w:r>
      <w:proofErr w:type="gramEnd"/>
      <w:r w:rsidR="00843211">
        <w:rPr>
          <w:sz w:val="22"/>
        </w:rPr>
        <w:t xml:space="preserve"> </w:t>
      </w:r>
      <w:r w:rsidRPr="00F27633">
        <w:rPr>
          <w:sz w:val="22"/>
        </w:rPr>
        <w:t>you are</w:t>
      </w:r>
      <w:r>
        <w:rPr>
          <w:sz w:val="22"/>
        </w:rPr>
        <w:t xml:space="preserve"> </w:t>
      </w:r>
      <w:r w:rsidRPr="00F27633">
        <w:rPr>
          <w:sz w:val="22"/>
        </w:rPr>
        <w:t xml:space="preserve">consenting to your information </w:t>
      </w:r>
      <w:r w:rsidR="00843211">
        <w:rPr>
          <w:sz w:val="22"/>
        </w:rPr>
        <w:t xml:space="preserve">being </w:t>
      </w:r>
      <w:r w:rsidRPr="00F27633">
        <w:rPr>
          <w:sz w:val="22"/>
        </w:rPr>
        <w:t xml:space="preserve">stored for the purposes stated </w:t>
      </w:r>
      <w:r w:rsidR="00843211">
        <w:rPr>
          <w:sz w:val="22"/>
        </w:rPr>
        <w:t>below and according to the participant information sheet</w:t>
      </w:r>
      <w:r w:rsidRPr="00F27633">
        <w:rPr>
          <w:sz w:val="22"/>
        </w:rPr>
        <w:t>. The information</w:t>
      </w:r>
      <w:r>
        <w:rPr>
          <w:sz w:val="22"/>
        </w:rPr>
        <w:t xml:space="preserve"> </w:t>
      </w:r>
      <w:r w:rsidRPr="00F27633">
        <w:rPr>
          <w:sz w:val="22"/>
        </w:rPr>
        <w:t xml:space="preserve">will be processed in accordance with the provisions of </w:t>
      </w:r>
      <w:r w:rsidR="00843211">
        <w:rPr>
          <w:sz w:val="22"/>
        </w:rPr>
        <w:t>GDPR 2018</w:t>
      </w:r>
      <w:r w:rsidRPr="00F27633">
        <w:rPr>
          <w:sz w:val="22"/>
        </w:rPr>
        <w:t xml:space="preserve">. </w:t>
      </w:r>
    </w:p>
    <w:bookmarkEnd w:id="0"/>
    <w:p w14:paraId="6198FCE0" w14:textId="77777777" w:rsidR="00843211" w:rsidRPr="00F27633" w:rsidRDefault="00843211" w:rsidP="00F27633">
      <w:pPr>
        <w:jc w:val="both"/>
        <w:rPr>
          <w:sz w:val="22"/>
        </w:rPr>
      </w:pPr>
    </w:p>
    <w:p w14:paraId="6424C6C1" w14:textId="77777777" w:rsidR="00BB03AD" w:rsidRPr="002C6C6D" w:rsidRDefault="00D102B6" w:rsidP="00BB03AD">
      <w:pPr>
        <w:pStyle w:val="BodyText"/>
        <w:jc w:val="both"/>
        <w:rPr>
          <w:rFonts w:asciiTheme="minorHAnsi" w:hAnsiTheme="minorHAnsi" w:cstheme="minorHAnsi"/>
        </w:rPr>
      </w:pPr>
      <w:r w:rsidRPr="00BB75E8">
        <w:rPr>
          <w:rFonts w:asciiTheme="minorHAnsi" w:hAnsiTheme="minorHAnsi" w:cstheme="minorHAnsi"/>
          <w:b/>
        </w:rPr>
        <w:t>Full title of Project</w:t>
      </w:r>
      <w:r w:rsidRPr="00BB75E8">
        <w:rPr>
          <w:rFonts w:asciiTheme="minorHAnsi" w:hAnsiTheme="minorHAnsi" w:cstheme="minorHAnsi"/>
        </w:rPr>
        <w:t>:</w:t>
      </w:r>
      <w:r w:rsidR="00843211">
        <w:rPr>
          <w:rFonts w:asciiTheme="minorHAnsi" w:hAnsiTheme="minorHAnsi" w:cstheme="minorHAnsi"/>
        </w:rPr>
        <w:t xml:space="preserve"> </w:t>
      </w:r>
      <w:r w:rsidR="00843211">
        <w:rPr>
          <w:rFonts w:ascii="Arial" w:hAnsi="Arial" w:cs="Arial"/>
        </w:rPr>
        <w:t xml:space="preserve">The politics of disablement and precarious work: Exploring the experiences of ‘gig economy’ work among </w:t>
      </w:r>
      <w:r w:rsidR="00BB03AD">
        <w:rPr>
          <w:rFonts w:ascii="Arial" w:hAnsi="Arial" w:cs="Arial"/>
        </w:rPr>
        <w:t>disabled workers and workers who experience chronic illness</w:t>
      </w:r>
    </w:p>
    <w:p w14:paraId="6594B65F" w14:textId="71E9C376" w:rsidR="00D102B6" w:rsidRPr="00BB75E8" w:rsidRDefault="00D102B6" w:rsidP="00BB03AD">
      <w:pPr>
        <w:pStyle w:val="BodyText"/>
        <w:rPr>
          <w:rFonts w:asciiTheme="minorHAnsi" w:hAnsiTheme="minorHAnsi" w:cstheme="minorHAnsi"/>
        </w:rPr>
      </w:pPr>
    </w:p>
    <w:p w14:paraId="5369A36C" w14:textId="7831D474" w:rsidR="00D102B6" w:rsidRPr="00BB03AD" w:rsidRDefault="00D102B6" w:rsidP="00BB03AD">
      <w:pPr>
        <w:jc w:val="both"/>
        <w:rPr>
          <w:rFonts w:asciiTheme="minorHAnsi" w:hAnsiTheme="minorHAnsi" w:cstheme="minorHAnsi"/>
        </w:rPr>
      </w:pPr>
      <w:r w:rsidRPr="00BB75E8">
        <w:rPr>
          <w:rFonts w:asciiTheme="minorHAnsi" w:hAnsiTheme="minorHAnsi" w:cstheme="minorHAnsi"/>
          <w:b/>
        </w:rPr>
        <w:t>Name, position and contact address of Researcher</w:t>
      </w:r>
      <w:r w:rsidR="00843211">
        <w:rPr>
          <w:rFonts w:asciiTheme="minorHAnsi" w:hAnsiTheme="minorHAnsi" w:cstheme="minorHAnsi"/>
          <w:b/>
        </w:rPr>
        <w:t xml:space="preserve">: Ioana Cerasella Chis, doctoral researcher at the University of Birmingham, </w:t>
      </w:r>
      <w:hyperlink r:id="rId7" w:history="1">
        <w:r w:rsidR="00843211" w:rsidRPr="003D7F95">
          <w:rPr>
            <w:rStyle w:val="Hyperlink"/>
            <w:rFonts w:asciiTheme="minorHAnsi" w:hAnsiTheme="minorHAnsi" w:cstheme="minorHAnsi"/>
            <w:b/>
          </w:rPr>
          <w:t>icc108@student.bham.ac.uk</w:t>
        </w:r>
      </w:hyperlink>
      <w:r w:rsidR="00843211">
        <w:rPr>
          <w:rFonts w:asciiTheme="minorHAnsi" w:hAnsiTheme="minorHAnsi" w:cstheme="minorHAnsi"/>
          <w:b/>
        </w:rPr>
        <w:t xml:space="preserve"> </w:t>
      </w:r>
    </w:p>
    <w:tbl>
      <w:tblPr>
        <w:tblW w:w="10318" w:type="dxa"/>
        <w:tblLayout w:type="fixed"/>
        <w:tblLook w:val="0000" w:firstRow="0" w:lastRow="0" w:firstColumn="0" w:lastColumn="0" w:noHBand="0" w:noVBand="0"/>
      </w:tblPr>
      <w:tblGrid>
        <w:gridCol w:w="7763"/>
        <w:gridCol w:w="283"/>
        <w:gridCol w:w="989"/>
        <w:gridCol w:w="1138"/>
        <w:gridCol w:w="145"/>
      </w:tblGrid>
      <w:tr w:rsidR="00D102B6" w:rsidRPr="00BB75E8" w14:paraId="5B6C635D" w14:textId="77777777" w:rsidTr="00220DC9">
        <w:trPr>
          <w:gridAfter w:val="1"/>
          <w:wAfter w:w="145" w:type="dxa"/>
        </w:trPr>
        <w:tc>
          <w:tcPr>
            <w:tcW w:w="7763" w:type="dxa"/>
          </w:tcPr>
          <w:p w14:paraId="16AF3FDA" w14:textId="77777777" w:rsidR="00D102B6" w:rsidRPr="00BB75E8" w:rsidRDefault="00D102B6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10" w:type="dxa"/>
            <w:gridSpan w:val="3"/>
          </w:tcPr>
          <w:p w14:paraId="5C314AF6" w14:textId="68865226" w:rsidR="00D102B6" w:rsidRPr="00BB75E8" w:rsidRDefault="00D102B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BB75E8">
              <w:rPr>
                <w:rFonts w:asciiTheme="minorHAnsi" w:hAnsiTheme="minorHAnsi" w:cstheme="minorHAnsi"/>
                <w:b/>
              </w:rPr>
              <w:t xml:space="preserve">Please </w:t>
            </w:r>
            <w:r w:rsidR="00D96D16" w:rsidRPr="00BB75E8">
              <w:rPr>
                <w:rFonts w:asciiTheme="minorHAnsi" w:hAnsiTheme="minorHAnsi" w:cstheme="minorHAnsi"/>
                <w:b/>
              </w:rPr>
              <w:t>tick</w:t>
            </w:r>
            <w:r w:rsidRPr="00BB75E8">
              <w:rPr>
                <w:rFonts w:asciiTheme="minorHAnsi" w:hAnsiTheme="minorHAnsi" w:cstheme="minorHAnsi"/>
                <w:b/>
              </w:rPr>
              <w:t xml:space="preserve"> box</w:t>
            </w:r>
          </w:p>
          <w:p w14:paraId="6A15A51E" w14:textId="0152A648" w:rsidR="00D102B6" w:rsidRPr="00BB75E8" w:rsidRDefault="00BB75E8">
            <w:pPr>
              <w:rPr>
                <w:rFonts w:asciiTheme="minorHAnsi" w:hAnsiTheme="minorHAnsi" w:cstheme="minorHAnsi"/>
                <w:b/>
              </w:rPr>
            </w:pPr>
            <w:r w:rsidRPr="00BB75E8">
              <w:rPr>
                <w:rFonts w:asciiTheme="minorHAnsi" w:hAnsiTheme="minorHAnsi" w:cstheme="minorHAnsi"/>
                <w:noProof/>
                <w:sz w:val="2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22E972CE" wp14:editId="2FCDDCB3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151130</wp:posOffset>
                      </wp:positionV>
                      <wp:extent cx="273685" cy="273685"/>
                      <wp:effectExtent l="0" t="0" r="12065" b="12065"/>
                      <wp:wrapNone/>
                      <wp:docPr id="19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685" cy="27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3865E8" w14:textId="77777777" w:rsidR="00D102B6" w:rsidRDefault="00D102B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E972C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26" type="#_x0000_t202" style="position:absolute;margin-left:54.75pt;margin-top:11.9pt;width:21.55pt;height:21.5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">
                      <v:textbox>
                        <w:txbxContent>
                          <w:p w14:paraId="193865E8" w14:textId="77777777" w:rsidR="00D102B6" w:rsidRDefault="00D102B6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102B6" w:rsidRPr="00BB75E8" w14:paraId="5AD666FB" w14:textId="77777777" w:rsidTr="00220DC9">
        <w:tc>
          <w:tcPr>
            <w:tcW w:w="8046" w:type="dxa"/>
            <w:gridSpan w:val="2"/>
          </w:tcPr>
          <w:p w14:paraId="682CBD1A" w14:textId="6623FBC6" w:rsidR="00D102B6" w:rsidRPr="00BB75E8" w:rsidRDefault="00BB75E8" w:rsidP="00DA40E9">
            <w:pPr>
              <w:tabs>
                <w:tab w:val="left" w:pos="0"/>
              </w:tabs>
              <w:ind w:right="33"/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1. </w:t>
            </w:r>
            <w:r w:rsidR="00D102B6" w:rsidRPr="00BB75E8">
              <w:rPr>
                <w:rFonts w:asciiTheme="minorHAnsi" w:hAnsiTheme="minorHAnsi" w:cstheme="minorHAnsi"/>
                <w:sz w:val="20"/>
              </w:rPr>
              <w:t>I confirm that I have read and understand the information sheet for the above study</w:t>
            </w:r>
            <w:r w:rsidR="00220DC9" w:rsidRPr="00BB75E8">
              <w:rPr>
                <w:rFonts w:asciiTheme="minorHAnsi" w:hAnsiTheme="minorHAnsi" w:cstheme="minorHAnsi"/>
                <w:sz w:val="20"/>
              </w:rPr>
              <w:t>. I h</w:t>
            </w:r>
            <w:r w:rsidR="00D102B6" w:rsidRPr="00BB75E8">
              <w:rPr>
                <w:rFonts w:asciiTheme="minorHAnsi" w:hAnsiTheme="minorHAnsi" w:cstheme="minorHAnsi"/>
                <w:sz w:val="20"/>
              </w:rPr>
              <w:t>ave had the opportunity to ask questions</w:t>
            </w:r>
            <w:r w:rsidR="00220DC9" w:rsidRPr="00BB75E8">
              <w:rPr>
                <w:rFonts w:asciiTheme="minorHAnsi" w:hAnsiTheme="minorHAnsi" w:cstheme="minorHAnsi"/>
                <w:sz w:val="20"/>
              </w:rPr>
              <w:t xml:space="preserve"> and have had these answered satisfactorily</w:t>
            </w:r>
            <w:r w:rsidR="00D102B6" w:rsidRPr="00BB75E8">
              <w:rPr>
                <w:rFonts w:asciiTheme="minorHAnsi" w:hAnsiTheme="minorHAnsi" w:cstheme="minorHAnsi"/>
                <w:sz w:val="20"/>
              </w:rPr>
              <w:t>.</w:t>
            </w:r>
          </w:p>
          <w:p w14:paraId="175F71E1" w14:textId="77777777" w:rsidR="00D102B6" w:rsidRPr="00BB75E8" w:rsidRDefault="00D102B6" w:rsidP="00DA40E9">
            <w:pPr>
              <w:tabs>
                <w:tab w:val="left" w:pos="0"/>
              </w:tabs>
              <w:ind w:left="284" w:right="33" w:hanging="284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gridSpan w:val="3"/>
          </w:tcPr>
          <w:p w14:paraId="43A079A3" w14:textId="28F2AFE5" w:rsidR="00D102B6" w:rsidRPr="00BB75E8" w:rsidRDefault="00D102B6">
            <w:pPr>
              <w:rPr>
                <w:rFonts w:asciiTheme="minorHAnsi" w:hAnsiTheme="minorHAnsi" w:cstheme="minorHAnsi"/>
                <w:sz w:val="22"/>
              </w:rPr>
            </w:pPr>
            <w:r w:rsidRPr="00BB75E8">
              <w:rPr>
                <w:rFonts w:asciiTheme="minorHAnsi" w:hAnsiTheme="minorHAnsi" w:cstheme="minorHAnsi"/>
                <w:sz w:val="22"/>
              </w:rPr>
              <w:tab/>
            </w:r>
          </w:p>
          <w:p w14:paraId="7E674531" w14:textId="6B6DF690" w:rsidR="00D102B6" w:rsidRPr="00BB75E8" w:rsidRDefault="00BB75E8">
            <w:pPr>
              <w:tabs>
                <w:tab w:val="left" w:pos="459"/>
              </w:tabs>
              <w:rPr>
                <w:rFonts w:asciiTheme="minorHAnsi" w:hAnsiTheme="minorHAnsi" w:cstheme="minorHAnsi"/>
                <w:sz w:val="22"/>
              </w:rPr>
            </w:pPr>
            <w:r w:rsidRPr="00BB75E8">
              <w:rPr>
                <w:rFonts w:asciiTheme="minorHAnsi" w:hAnsiTheme="minorHAnsi" w:cstheme="minorHAnsi"/>
                <w:noProof/>
                <w:sz w:val="2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436EEAD4" wp14:editId="286C0B3B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295275</wp:posOffset>
                      </wp:positionV>
                      <wp:extent cx="273685" cy="273685"/>
                      <wp:effectExtent l="0" t="0" r="12065" b="12065"/>
                      <wp:wrapNone/>
                      <wp:docPr id="18" name="Text Box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685" cy="27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26F4F1" w14:textId="77777777" w:rsidR="00D102B6" w:rsidRDefault="00D102B6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6EEAD4" id="Text Box 38" o:spid="_x0000_s1027" type="#_x0000_t202" style="position:absolute;margin-left:40.5pt;margin-top:23.25pt;width:21.55pt;height:21.5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">
                      <v:textbox>
                        <w:txbxContent>
                          <w:p w14:paraId="5126F4F1" w14:textId="77777777" w:rsidR="00D102B6" w:rsidRDefault="00D102B6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102B6" w:rsidRPr="00BB75E8" w14:paraId="134E784C" w14:textId="77777777" w:rsidTr="00220DC9">
        <w:tc>
          <w:tcPr>
            <w:tcW w:w="8046" w:type="dxa"/>
            <w:gridSpan w:val="2"/>
          </w:tcPr>
          <w:p w14:paraId="5BB1D21C" w14:textId="788D04EC" w:rsidR="00D102B6" w:rsidRPr="00BB75E8" w:rsidRDefault="00BB75E8" w:rsidP="00DA40E9">
            <w:pPr>
              <w:tabs>
                <w:tab w:val="left" w:pos="0"/>
              </w:tabs>
              <w:ind w:right="33"/>
              <w:jc w:val="both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2. </w:t>
            </w:r>
            <w:r w:rsidR="00D102B6" w:rsidRPr="00BB75E8">
              <w:rPr>
                <w:rFonts w:asciiTheme="minorHAnsi" w:hAnsiTheme="minorHAnsi" w:cstheme="minorHAnsi"/>
                <w:sz w:val="20"/>
              </w:rPr>
              <w:t xml:space="preserve">I understand that my participation is voluntary and that I am free to withdraw </w:t>
            </w:r>
            <w:r w:rsidR="00422B7A">
              <w:rPr>
                <w:rFonts w:asciiTheme="minorHAnsi" w:hAnsiTheme="minorHAnsi" w:cstheme="minorHAnsi"/>
                <w:sz w:val="20"/>
              </w:rPr>
              <w:t xml:space="preserve">within 3 months after the interview. </w:t>
            </w:r>
            <w:r w:rsidR="00220DC9" w:rsidRPr="00BB75E8">
              <w:rPr>
                <w:rFonts w:asciiTheme="minorHAnsi" w:hAnsiTheme="minorHAnsi" w:cstheme="minorHAnsi"/>
                <w:sz w:val="20"/>
              </w:rPr>
              <w:t>If I withdraw my data will be removed from the study and will be destroyed.</w:t>
            </w:r>
          </w:p>
          <w:p w14:paraId="2F04909D" w14:textId="6C7B928B" w:rsidR="00220DC9" w:rsidRPr="00BB75E8" w:rsidRDefault="00220DC9" w:rsidP="00DA40E9">
            <w:pPr>
              <w:tabs>
                <w:tab w:val="left" w:pos="0"/>
              </w:tabs>
              <w:ind w:left="284" w:right="33" w:hanging="284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gridSpan w:val="3"/>
          </w:tcPr>
          <w:p w14:paraId="5D2C9B4B" w14:textId="00201FBB" w:rsidR="00D102B6" w:rsidRPr="00BB75E8" w:rsidRDefault="008E592F">
            <w:pPr>
              <w:rPr>
                <w:rFonts w:asciiTheme="minorHAnsi" w:hAnsiTheme="minorHAnsi" w:cstheme="minorHAnsi"/>
                <w:sz w:val="22"/>
              </w:rPr>
            </w:pPr>
            <w:r w:rsidRPr="00BB75E8">
              <w:rPr>
                <w:rFonts w:asciiTheme="minorHAnsi" w:hAnsiTheme="minorHAnsi" w:cstheme="minorHAnsi"/>
                <w:noProof/>
                <w:sz w:val="2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81C2D73" wp14:editId="625D32F3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528955</wp:posOffset>
                      </wp:positionV>
                      <wp:extent cx="273685" cy="273685"/>
                      <wp:effectExtent l="0" t="0" r="12065" b="12065"/>
                      <wp:wrapNone/>
                      <wp:docPr id="17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685" cy="27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EAE876" w14:textId="77777777" w:rsidR="00220DC9" w:rsidRDefault="00220DC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1C2D73" id="Text Box 39" o:spid="_x0000_s1028" type="#_x0000_t202" style="position:absolute;margin-left:40.5pt;margin-top:41.65pt;width:21.55pt;height:21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">
                      <v:textbox>
                        <w:txbxContent>
                          <w:p w14:paraId="3EEAE876" w14:textId="77777777" w:rsidR="00220DC9" w:rsidRDefault="00220DC9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20DC9" w:rsidRPr="00BB75E8" w14:paraId="01EE21A4" w14:textId="77777777" w:rsidTr="00220DC9">
        <w:tc>
          <w:tcPr>
            <w:tcW w:w="8046" w:type="dxa"/>
            <w:gridSpan w:val="2"/>
          </w:tcPr>
          <w:p w14:paraId="3D085443" w14:textId="554AC8CD" w:rsidR="00220DC9" w:rsidRPr="00BB75E8" w:rsidRDefault="00220DC9" w:rsidP="00DA40E9">
            <w:pPr>
              <w:pStyle w:val="BlockText"/>
              <w:tabs>
                <w:tab w:val="left" w:pos="0"/>
              </w:tabs>
              <w:ind w:left="0" w:right="33" w:firstLine="0"/>
              <w:rPr>
                <w:rFonts w:asciiTheme="minorHAnsi" w:hAnsiTheme="minorHAnsi" w:cstheme="minorHAnsi"/>
                <w:sz w:val="20"/>
                <w:szCs w:val="22"/>
              </w:rPr>
            </w:pPr>
            <w:r w:rsidRPr="00BB75E8">
              <w:rPr>
                <w:rFonts w:asciiTheme="minorHAnsi" w:hAnsiTheme="minorHAnsi" w:cstheme="minorHAnsi"/>
                <w:sz w:val="20"/>
                <w:szCs w:val="22"/>
              </w:rPr>
              <w:t>3. I understand that my personal data will be processed for the purposes detailed above, in accordance with GDPR 2018.</w:t>
            </w:r>
          </w:p>
          <w:p w14:paraId="674A9158" w14:textId="77777777" w:rsidR="00220DC9" w:rsidRPr="00BB75E8" w:rsidRDefault="00220DC9" w:rsidP="00DA40E9">
            <w:pPr>
              <w:pStyle w:val="BlockText"/>
              <w:tabs>
                <w:tab w:val="left" w:pos="0"/>
              </w:tabs>
              <w:ind w:left="284" w:right="33" w:hanging="284"/>
              <w:rPr>
                <w:rFonts w:asciiTheme="minorHAnsi" w:hAnsiTheme="minorHAnsi" w:cstheme="minorHAnsi"/>
                <w:sz w:val="20"/>
              </w:rPr>
            </w:pPr>
          </w:p>
          <w:p w14:paraId="6E275DD1" w14:textId="31FA4995" w:rsidR="00220DC9" w:rsidRPr="00BB75E8" w:rsidRDefault="00BB75E8" w:rsidP="00DA40E9">
            <w:pPr>
              <w:pStyle w:val="BlockText"/>
              <w:tabs>
                <w:tab w:val="left" w:pos="0"/>
              </w:tabs>
              <w:ind w:left="284" w:right="33" w:hanging="284"/>
              <w:rPr>
                <w:rFonts w:asciiTheme="minorHAnsi" w:hAnsiTheme="minorHAnsi" w:cstheme="minorHAnsi"/>
                <w:sz w:val="20"/>
              </w:rPr>
            </w:pPr>
            <w:r w:rsidRPr="00BB75E8">
              <w:rPr>
                <w:rFonts w:asciiTheme="minorHAnsi" w:hAnsiTheme="minorHAnsi" w:cstheme="minorHAnsi"/>
                <w:sz w:val="20"/>
              </w:rPr>
              <w:t xml:space="preserve">4. </w:t>
            </w:r>
            <w:r w:rsidR="00220DC9" w:rsidRPr="00BB75E8">
              <w:rPr>
                <w:rFonts w:asciiTheme="minorHAnsi" w:hAnsiTheme="minorHAnsi" w:cstheme="minorHAnsi"/>
                <w:sz w:val="20"/>
              </w:rPr>
              <w:t>Based on the above, I agree to take part in the above study.</w:t>
            </w:r>
          </w:p>
          <w:p w14:paraId="1AB45B45" w14:textId="3F9AFB34" w:rsidR="00BB75E8" w:rsidRPr="00BB75E8" w:rsidRDefault="00BB75E8" w:rsidP="00DA40E9">
            <w:pPr>
              <w:pStyle w:val="BlockText"/>
              <w:tabs>
                <w:tab w:val="left" w:pos="0"/>
              </w:tabs>
              <w:ind w:left="284" w:right="33" w:hanging="284"/>
              <w:rPr>
                <w:rFonts w:asciiTheme="minorHAnsi" w:hAnsiTheme="minorHAnsi" w:cstheme="minorHAnsi"/>
                <w:sz w:val="20"/>
              </w:rPr>
            </w:pPr>
          </w:p>
          <w:p w14:paraId="2C49232E" w14:textId="50F7D3D5" w:rsidR="00BB75E8" w:rsidRPr="00BB75E8" w:rsidRDefault="00BB75E8" w:rsidP="00DA40E9">
            <w:pPr>
              <w:pStyle w:val="BlockText"/>
              <w:tabs>
                <w:tab w:val="left" w:pos="0"/>
              </w:tabs>
              <w:ind w:left="0" w:right="33" w:firstLine="0"/>
              <w:rPr>
                <w:rFonts w:asciiTheme="minorHAnsi" w:hAnsiTheme="minorHAnsi" w:cstheme="minorHAnsi"/>
                <w:sz w:val="20"/>
              </w:rPr>
            </w:pPr>
            <w:r w:rsidRPr="00BB75E8">
              <w:rPr>
                <w:rFonts w:asciiTheme="minorHAnsi" w:hAnsiTheme="minorHAnsi" w:cstheme="minorHAnsi"/>
                <w:sz w:val="20"/>
              </w:rPr>
              <w:t xml:space="preserve">5. I understand that any information I share about potential harm to myself or others will be reported to the authorities. </w:t>
            </w:r>
          </w:p>
          <w:p w14:paraId="7B5757BC" w14:textId="7DCEB3F8" w:rsidR="00220DC9" w:rsidRPr="00BB75E8" w:rsidRDefault="00220DC9" w:rsidP="00DA40E9">
            <w:pPr>
              <w:pStyle w:val="BlockText"/>
              <w:tabs>
                <w:tab w:val="left" w:pos="0"/>
              </w:tabs>
              <w:ind w:left="284" w:right="33" w:hanging="284"/>
              <w:rPr>
                <w:rFonts w:asciiTheme="minorHAnsi" w:hAnsiTheme="minorHAnsi" w:cstheme="minorHAnsi"/>
                <w:sz w:val="20"/>
              </w:rPr>
            </w:pPr>
          </w:p>
          <w:p w14:paraId="25017595" w14:textId="3172CE44" w:rsidR="00220DC9" w:rsidRPr="00BB75E8" w:rsidRDefault="00220DC9" w:rsidP="00DA40E9">
            <w:pPr>
              <w:tabs>
                <w:tab w:val="left" w:pos="0"/>
              </w:tabs>
              <w:ind w:left="284" w:right="33" w:hanging="284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272" w:type="dxa"/>
            <w:gridSpan w:val="3"/>
          </w:tcPr>
          <w:p w14:paraId="3DF59475" w14:textId="3FAD34F2" w:rsidR="00220DC9" w:rsidRPr="00BB75E8" w:rsidRDefault="00220DC9" w:rsidP="00220DC9">
            <w:pPr>
              <w:rPr>
                <w:rFonts w:asciiTheme="minorHAnsi" w:hAnsiTheme="minorHAnsi" w:cstheme="minorHAnsi"/>
                <w:sz w:val="22"/>
              </w:rPr>
            </w:pPr>
            <w:r w:rsidRPr="00BB75E8">
              <w:rPr>
                <w:rFonts w:asciiTheme="minorHAnsi" w:hAnsiTheme="minorHAnsi" w:cstheme="minorHAnsi"/>
                <w:sz w:val="22"/>
              </w:rPr>
              <w:tab/>
            </w:r>
          </w:p>
          <w:p w14:paraId="16D4EF54" w14:textId="0614424B" w:rsidR="00220DC9" w:rsidRPr="00BB75E8" w:rsidRDefault="00BB75E8" w:rsidP="00220DC9">
            <w:pPr>
              <w:rPr>
                <w:rFonts w:asciiTheme="minorHAnsi" w:hAnsiTheme="minorHAnsi" w:cstheme="minorHAnsi"/>
                <w:sz w:val="22"/>
              </w:rPr>
            </w:pPr>
            <w:r w:rsidRPr="00BB75E8">
              <w:rPr>
                <w:rFonts w:asciiTheme="minorHAnsi" w:hAnsiTheme="minorHAnsi" w:cstheme="minorHAnsi"/>
                <w:noProof/>
                <w:sz w:val="2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114D29B8" wp14:editId="3A1FAF3B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204470</wp:posOffset>
                      </wp:positionV>
                      <wp:extent cx="273685" cy="273685"/>
                      <wp:effectExtent l="0" t="0" r="12065" b="12065"/>
                      <wp:wrapNone/>
                      <wp:docPr id="2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685" cy="27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8275CC" w14:textId="77777777" w:rsidR="00220DC9" w:rsidRDefault="00220DC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4D29B8" id="_x0000_s1029" type="#_x0000_t202" style="position:absolute;margin-left:40.5pt;margin-top:16.1pt;width:21.55pt;height:21.5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">
                      <v:textbox>
                        <w:txbxContent>
                          <w:p w14:paraId="508275CC" w14:textId="77777777" w:rsidR="00220DC9" w:rsidRDefault="00220DC9"/>
                        </w:txbxContent>
                      </v:textbox>
                    </v:shape>
                  </w:pict>
                </mc:Fallback>
              </mc:AlternateContent>
            </w:r>
            <w:r w:rsidRPr="00BB75E8">
              <w:rPr>
                <w:rFonts w:asciiTheme="minorHAnsi" w:hAnsiTheme="minorHAnsi" w:cstheme="minorHAnsi"/>
                <w:noProof/>
                <w:sz w:val="2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78A2A3C0" wp14:editId="523FF570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593725</wp:posOffset>
                      </wp:positionV>
                      <wp:extent cx="273685" cy="273685"/>
                      <wp:effectExtent l="0" t="0" r="12065" b="12065"/>
                      <wp:wrapNone/>
                      <wp:docPr id="13" name="Text Box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3685" cy="27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8A5D70" w14:textId="77777777" w:rsidR="00BB75E8" w:rsidRDefault="00BB75E8" w:rsidP="00BB75E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A2A3C0" id="_x0000_s1030" type="#_x0000_t202" style="position:absolute;margin-left:40.05pt;margin-top:46.75pt;width:21.55pt;height:21.5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">
                      <v:textbox>
                        <w:txbxContent>
                          <w:p w14:paraId="1E8A5D70" w14:textId="77777777" w:rsidR="00BB75E8" w:rsidRDefault="00BB75E8" w:rsidP="00BB75E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20DC9" w:rsidRPr="00BB75E8" w14:paraId="71C07B86" w14:textId="77777777" w:rsidTr="00220DC9">
        <w:trPr>
          <w:gridAfter w:val="1"/>
          <w:wAfter w:w="145" w:type="dxa"/>
          <w:cantSplit/>
          <w:trHeight w:val="60"/>
        </w:trPr>
        <w:tc>
          <w:tcPr>
            <w:tcW w:w="10173" w:type="dxa"/>
            <w:gridSpan w:val="4"/>
          </w:tcPr>
          <w:p w14:paraId="278D45EE" w14:textId="3EF84D63" w:rsidR="00220DC9" w:rsidRPr="00BB75E8" w:rsidRDefault="00220DC9" w:rsidP="00220DC9">
            <w:pPr>
              <w:pStyle w:val="BlockText"/>
              <w:tabs>
                <w:tab w:val="left" w:pos="6237"/>
              </w:tabs>
              <w:ind w:left="0" w:right="459" w:firstLine="0"/>
              <w:jc w:val="left"/>
              <w:rPr>
                <w:rFonts w:asciiTheme="minorHAnsi" w:hAnsiTheme="minorHAnsi" w:cstheme="minorHAnsi"/>
                <w:noProof/>
                <w:sz w:val="22"/>
                <w:lang w:eastAsia="en-GB"/>
              </w:rPr>
            </w:pPr>
          </w:p>
        </w:tc>
      </w:tr>
      <w:tr w:rsidR="00220DC9" w:rsidRPr="00BB75E8" w14:paraId="508C972E" w14:textId="77777777" w:rsidTr="00220DC9">
        <w:trPr>
          <w:gridAfter w:val="1"/>
          <w:wAfter w:w="145" w:type="dxa"/>
          <w:cantSplit/>
          <w:trHeight w:val="840"/>
        </w:trPr>
        <w:tc>
          <w:tcPr>
            <w:tcW w:w="7763" w:type="dxa"/>
          </w:tcPr>
          <w:p w14:paraId="004FC024" w14:textId="77777777" w:rsidR="00220DC9" w:rsidRPr="00BB75E8" w:rsidRDefault="00220DC9" w:rsidP="00220DC9">
            <w:pPr>
              <w:pStyle w:val="BlockText"/>
              <w:tabs>
                <w:tab w:val="left" w:pos="6237"/>
              </w:tabs>
              <w:ind w:left="0" w:right="459" w:firstLine="0"/>
              <w:jc w:val="left"/>
              <w:rPr>
                <w:rFonts w:asciiTheme="minorHAnsi" w:hAnsiTheme="minorHAnsi" w:cstheme="minorHAnsi"/>
                <w:b/>
                <w:i/>
                <w:sz w:val="20"/>
              </w:rPr>
            </w:pPr>
          </w:p>
        </w:tc>
        <w:tc>
          <w:tcPr>
            <w:tcW w:w="2410" w:type="dxa"/>
            <w:gridSpan w:val="3"/>
          </w:tcPr>
          <w:p w14:paraId="0E8ACD51" w14:textId="7B4C9727" w:rsidR="00220DC9" w:rsidRPr="00BB75E8" w:rsidRDefault="00220DC9" w:rsidP="00220DC9">
            <w:pPr>
              <w:pStyle w:val="Heading1"/>
              <w:jc w:val="center"/>
              <w:rPr>
                <w:rFonts w:asciiTheme="minorHAnsi" w:hAnsiTheme="minorHAnsi" w:cstheme="minorHAnsi"/>
              </w:rPr>
            </w:pPr>
            <w:r w:rsidRPr="00BB75E8">
              <w:rPr>
                <w:rFonts w:asciiTheme="minorHAnsi" w:hAnsiTheme="minorHAnsi" w:cstheme="minorHAnsi"/>
              </w:rPr>
              <w:t>Please tick box</w:t>
            </w:r>
          </w:p>
          <w:p w14:paraId="7DF364A8" w14:textId="77777777" w:rsidR="00220DC9" w:rsidRPr="00BB75E8" w:rsidRDefault="00220DC9" w:rsidP="00220DC9">
            <w:pPr>
              <w:rPr>
                <w:rFonts w:asciiTheme="minorHAnsi" w:hAnsiTheme="minorHAnsi" w:cstheme="minorHAnsi"/>
              </w:rPr>
            </w:pPr>
          </w:p>
          <w:p w14:paraId="7D696D21" w14:textId="77777777" w:rsidR="00220DC9" w:rsidRPr="00BB75E8" w:rsidRDefault="00220DC9" w:rsidP="00220DC9">
            <w:pPr>
              <w:pStyle w:val="Heading1"/>
              <w:rPr>
                <w:rFonts w:asciiTheme="minorHAnsi" w:hAnsiTheme="minorHAnsi" w:cstheme="minorHAnsi"/>
                <w:sz w:val="20"/>
              </w:rPr>
            </w:pPr>
            <w:r w:rsidRPr="00BB75E8">
              <w:rPr>
                <w:rFonts w:asciiTheme="minorHAnsi" w:hAnsiTheme="minorHAnsi" w:cstheme="minorHAnsi"/>
                <w:b w:val="0"/>
              </w:rPr>
              <w:t xml:space="preserve">     </w:t>
            </w:r>
            <w:r w:rsidRPr="00BB75E8">
              <w:rPr>
                <w:rFonts w:asciiTheme="minorHAnsi" w:hAnsiTheme="minorHAnsi" w:cstheme="minorHAnsi"/>
                <w:b w:val="0"/>
                <w:sz w:val="20"/>
              </w:rPr>
              <w:t>Yes              No</w:t>
            </w:r>
          </w:p>
        </w:tc>
      </w:tr>
      <w:tr w:rsidR="00220DC9" w:rsidRPr="00BB75E8" w14:paraId="2D8593F2" w14:textId="77777777" w:rsidTr="00220DC9">
        <w:trPr>
          <w:gridAfter w:val="1"/>
          <w:wAfter w:w="145" w:type="dxa"/>
          <w:cantSplit/>
          <w:trHeight w:val="662"/>
        </w:trPr>
        <w:tc>
          <w:tcPr>
            <w:tcW w:w="7763" w:type="dxa"/>
          </w:tcPr>
          <w:p w14:paraId="3C9093DB" w14:textId="37701A6E" w:rsidR="00220DC9" w:rsidRPr="00BB75E8" w:rsidRDefault="00BB75E8" w:rsidP="00220DC9">
            <w:pPr>
              <w:pStyle w:val="BlockText"/>
              <w:tabs>
                <w:tab w:val="left" w:pos="6379"/>
              </w:tabs>
              <w:ind w:left="426" w:right="317" w:hanging="426"/>
              <w:jc w:val="lef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6</w:t>
            </w:r>
            <w:r w:rsidR="00220DC9" w:rsidRPr="00BB75E8">
              <w:rPr>
                <w:rFonts w:asciiTheme="minorHAnsi" w:hAnsiTheme="minorHAnsi" w:cstheme="minorHAnsi"/>
                <w:sz w:val="20"/>
              </w:rPr>
              <w:t>.</w:t>
            </w:r>
            <w:r w:rsidR="00220DC9" w:rsidRPr="00BB75E8">
              <w:rPr>
                <w:rFonts w:asciiTheme="minorHAnsi" w:hAnsiTheme="minorHAnsi" w:cstheme="minorHAnsi"/>
                <w:sz w:val="20"/>
              </w:rPr>
              <w:tab/>
              <w:t xml:space="preserve">I agree to the interview being audio recorded </w:t>
            </w:r>
            <w:r w:rsidR="00422B7A">
              <w:rPr>
                <w:rFonts w:asciiTheme="minorHAnsi" w:hAnsiTheme="minorHAnsi" w:cstheme="minorHAnsi"/>
                <w:sz w:val="20"/>
              </w:rPr>
              <w:t>and used in the doctoral research project</w:t>
            </w:r>
            <w:bookmarkStart w:id="1" w:name="_GoBack"/>
            <w:bookmarkEnd w:id="1"/>
            <w:r w:rsidR="00220DC9" w:rsidRPr="00BB75E8">
              <w:rPr>
                <w:rFonts w:asciiTheme="minorHAnsi" w:hAnsiTheme="minorHAnsi" w:cstheme="minorHAnsi"/>
                <w:sz w:val="20"/>
              </w:rPr>
              <w:br/>
            </w:r>
          </w:p>
        </w:tc>
        <w:tc>
          <w:tcPr>
            <w:tcW w:w="1272" w:type="dxa"/>
            <w:gridSpan w:val="2"/>
          </w:tcPr>
          <w:p w14:paraId="118511BA" w14:textId="77777777" w:rsidR="00220DC9" w:rsidRPr="00BB75E8" w:rsidRDefault="00220DC9" w:rsidP="00220DC9">
            <w:pPr>
              <w:rPr>
                <w:rFonts w:asciiTheme="minorHAnsi" w:hAnsiTheme="minorHAnsi" w:cstheme="minorHAnsi"/>
                <w:sz w:val="22"/>
              </w:rPr>
            </w:pPr>
            <w:r w:rsidRPr="00BB75E8">
              <w:rPr>
                <w:rFonts w:asciiTheme="minorHAnsi" w:hAnsiTheme="minorHAnsi" w:cstheme="minorHAnsi"/>
                <w:noProof/>
                <w:sz w:val="2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25FC0C3" wp14:editId="0E72D66E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59690</wp:posOffset>
                      </wp:positionV>
                      <wp:extent cx="274320" cy="274320"/>
                      <wp:effectExtent l="0" t="0" r="0" b="0"/>
                      <wp:wrapNone/>
                      <wp:docPr id="16" name="Text Box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8462F9" w14:textId="77777777" w:rsidR="00220DC9" w:rsidRDefault="00220DC9">
                                  <w:pPr>
                                    <w:pStyle w:val="Header"/>
                                    <w:tabs>
                                      <w:tab w:val="clear" w:pos="4153"/>
                                      <w:tab w:val="clear" w:pos="8306"/>
                                    </w:tabs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5FC0C3" id="Text Box 29" o:spid="_x0000_s1031" type="#_x0000_t202" style="position:absolute;margin-left:12.15pt;margin-top:4.7pt;width:21.6pt;height:21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">
                      <v:textbox>
                        <w:txbxContent>
                          <w:p w14:paraId="128462F9" w14:textId="77777777" w:rsidR="00220DC9" w:rsidRDefault="00220DC9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8" w:type="dxa"/>
          </w:tcPr>
          <w:p w14:paraId="3905C5E4" w14:textId="77777777" w:rsidR="00220DC9" w:rsidRPr="00BB75E8" w:rsidRDefault="00220DC9" w:rsidP="00220DC9">
            <w:pPr>
              <w:rPr>
                <w:rFonts w:asciiTheme="minorHAnsi" w:hAnsiTheme="minorHAnsi" w:cstheme="minorHAnsi"/>
                <w:sz w:val="22"/>
              </w:rPr>
            </w:pPr>
            <w:r w:rsidRPr="00BB75E8">
              <w:rPr>
                <w:rFonts w:asciiTheme="minorHAnsi" w:hAnsiTheme="minorHAnsi" w:cstheme="minorHAnsi"/>
                <w:noProof/>
                <w:sz w:val="2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698E86A" wp14:editId="13191C07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54610</wp:posOffset>
                      </wp:positionV>
                      <wp:extent cx="274320" cy="274320"/>
                      <wp:effectExtent l="0" t="0" r="0" b="0"/>
                      <wp:wrapNone/>
                      <wp:docPr id="15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4F748C" w14:textId="77777777" w:rsidR="00220DC9" w:rsidRDefault="00220DC9">
                                  <w:pPr>
                                    <w:pStyle w:val="Header"/>
                                    <w:tabs>
                                      <w:tab w:val="clear" w:pos="4153"/>
                                      <w:tab w:val="clear" w:pos="8306"/>
                                    </w:tabs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98E86A" id="Text Box 35" o:spid="_x0000_s1032" type="#_x0000_t202" style="position:absolute;margin-left:12.15pt;margin-top:4.3pt;width:21.6pt;height:21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">
                      <v:textbox>
                        <w:txbxContent>
                          <w:p w14:paraId="4C4F748C" w14:textId="77777777" w:rsidR="00220DC9" w:rsidRDefault="00220DC9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B75E8">
              <w:rPr>
                <w:rFonts w:asciiTheme="minorHAnsi" w:hAnsiTheme="minorHAnsi" w:cstheme="minorHAnsi"/>
                <w:sz w:val="22"/>
              </w:rPr>
              <w:tab/>
            </w:r>
          </w:p>
        </w:tc>
      </w:tr>
      <w:tr w:rsidR="00220DC9" w:rsidRPr="00BB75E8" w14:paraId="3839128C" w14:textId="77777777" w:rsidTr="00220DC9">
        <w:trPr>
          <w:gridAfter w:val="1"/>
          <w:wAfter w:w="145" w:type="dxa"/>
          <w:cantSplit/>
          <w:trHeight w:val="682"/>
        </w:trPr>
        <w:tc>
          <w:tcPr>
            <w:tcW w:w="7763" w:type="dxa"/>
          </w:tcPr>
          <w:p w14:paraId="1C87E940" w14:textId="5FBCD3B8" w:rsidR="00220DC9" w:rsidRPr="00BB75E8" w:rsidRDefault="00BB75E8" w:rsidP="008E592F">
            <w:pPr>
              <w:pStyle w:val="BlockText"/>
              <w:tabs>
                <w:tab w:val="left" w:pos="6379"/>
              </w:tabs>
              <w:ind w:left="0" w:right="317" w:firstLine="0"/>
              <w:jc w:val="left"/>
              <w:rPr>
                <w:rFonts w:asciiTheme="minorHAnsi" w:hAnsiTheme="minorHAnsi" w:cstheme="minorHAnsi"/>
                <w:i/>
                <w:noProof/>
                <w:sz w:val="20"/>
              </w:rPr>
            </w:pPr>
            <w:r>
              <w:rPr>
                <w:rFonts w:asciiTheme="minorHAnsi" w:hAnsiTheme="minorHAnsi" w:cstheme="minorHAnsi"/>
                <w:noProof/>
                <w:sz w:val="20"/>
              </w:rPr>
              <w:t>7</w:t>
            </w:r>
            <w:r w:rsidR="008E592F" w:rsidRPr="00BB75E8">
              <w:rPr>
                <w:rFonts w:asciiTheme="minorHAnsi" w:hAnsiTheme="minorHAnsi" w:cstheme="minorHAnsi"/>
                <w:noProof/>
                <w:sz w:val="20"/>
              </w:rPr>
              <w:t xml:space="preserve">.     </w:t>
            </w:r>
            <w:r w:rsidR="00220DC9" w:rsidRPr="00BB75E8">
              <w:rPr>
                <w:rFonts w:asciiTheme="minorHAnsi" w:hAnsiTheme="minorHAnsi" w:cstheme="minorHAnsi"/>
                <w:noProof/>
                <w:sz w:val="20"/>
              </w:rPr>
              <w:t xml:space="preserve">I agree to the use of anonymised quotes in publications </w:t>
            </w:r>
            <w:r w:rsidR="00BB03AD">
              <w:rPr>
                <w:rFonts w:asciiTheme="minorHAnsi" w:hAnsiTheme="minorHAnsi" w:cstheme="minorHAnsi"/>
                <w:noProof/>
                <w:sz w:val="20"/>
              </w:rPr>
              <w:t>and presentations</w:t>
            </w:r>
          </w:p>
          <w:p w14:paraId="250BF2CD" w14:textId="77777777" w:rsidR="00220DC9" w:rsidRPr="00BB75E8" w:rsidRDefault="00220DC9" w:rsidP="00220DC9">
            <w:pPr>
              <w:pStyle w:val="BlockText"/>
              <w:tabs>
                <w:tab w:val="left" w:pos="6379"/>
              </w:tabs>
              <w:ind w:left="426" w:hanging="426"/>
              <w:jc w:val="left"/>
              <w:rPr>
                <w:rFonts w:asciiTheme="minorHAnsi" w:hAnsiTheme="minorHAnsi" w:cstheme="minorHAnsi"/>
                <w:noProof/>
                <w:sz w:val="20"/>
              </w:rPr>
            </w:pPr>
          </w:p>
        </w:tc>
        <w:tc>
          <w:tcPr>
            <w:tcW w:w="1272" w:type="dxa"/>
            <w:gridSpan w:val="2"/>
          </w:tcPr>
          <w:p w14:paraId="566E5EF0" w14:textId="77777777" w:rsidR="00220DC9" w:rsidRPr="00BB75E8" w:rsidRDefault="00220DC9" w:rsidP="00220DC9">
            <w:pPr>
              <w:rPr>
                <w:rFonts w:asciiTheme="minorHAnsi" w:hAnsiTheme="minorHAnsi" w:cstheme="minorHAnsi"/>
                <w:sz w:val="22"/>
              </w:rPr>
            </w:pPr>
            <w:r w:rsidRPr="00BB75E8">
              <w:rPr>
                <w:rFonts w:asciiTheme="minorHAnsi" w:hAnsiTheme="minorHAnsi" w:cstheme="minorHAnsi"/>
                <w:i/>
                <w:noProof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66EEDD5" wp14:editId="78A6F5BE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71120</wp:posOffset>
                      </wp:positionV>
                      <wp:extent cx="274320" cy="274320"/>
                      <wp:effectExtent l="0" t="0" r="0" b="0"/>
                      <wp:wrapNone/>
                      <wp:docPr id="1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699A65" w14:textId="77777777" w:rsidR="00220DC9" w:rsidRDefault="00220DC9">
                                  <w:pPr>
                                    <w:pStyle w:val="Header"/>
                                    <w:tabs>
                                      <w:tab w:val="clear" w:pos="4153"/>
                                      <w:tab w:val="clear" w:pos="8306"/>
                                    </w:tabs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6EEDD5" id="Text Box 30" o:spid="_x0000_s1033" type="#_x0000_t202" style="position:absolute;margin-left:12.15pt;margin-top:5.6pt;width:21.6pt;height:21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">
                      <v:textbox>
                        <w:txbxContent>
                          <w:p w14:paraId="26699A65" w14:textId="77777777" w:rsidR="00220DC9" w:rsidRDefault="00220DC9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8" w:type="dxa"/>
          </w:tcPr>
          <w:p w14:paraId="633D0D6E" w14:textId="77777777" w:rsidR="00220DC9" w:rsidRPr="00BB75E8" w:rsidRDefault="00220DC9" w:rsidP="00220DC9">
            <w:pPr>
              <w:rPr>
                <w:rFonts w:asciiTheme="minorHAnsi" w:hAnsiTheme="minorHAnsi" w:cstheme="minorHAnsi"/>
                <w:sz w:val="22"/>
              </w:rPr>
            </w:pPr>
            <w:r w:rsidRPr="00BB75E8">
              <w:rPr>
                <w:rFonts w:asciiTheme="minorHAnsi" w:hAnsiTheme="minorHAnsi" w:cstheme="minorHAnsi"/>
                <w:noProof/>
                <w:sz w:val="2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82E7368" wp14:editId="690E4082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71120</wp:posOffset>
                      </wp:positionV>
                      <wp:extent cx="274320" cy="274320"/>
                      <wp:effectExtent l="0" t="0" r="0" b="0"/>
                      <wp:wrapNone/>
                      <wp:docPr id="11" name="Text Box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9D7119" w14:textId="77777777" w:rsidR="00220DC9" w:rsidRDefault="00220DC9">
                                  <w:pPr>
                                    <w:pStyle w:val="Header"/>
                                    <w:tabs>
                                      <w:tab w:val="clear" w:pos="4153"/>
                                      <w:tab w:val="clear" w:pos="8306"/>
                                    </w:tabs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2E7368" id="Text Box 36" o:spid="_x0000_s1034" type="#_x0000_t202" style="position:absolute;margin-left:12.15pt;margin-top:5.6pt;width:21.6pt;height:21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">
                      <v:textbox>
                        <w:txbxContent>
                          <w:p w14:paraId="209D7119" w14:textId="77777777" w:rsidR="00220DC9" w:rsidRDefault="00220DC9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20DC9" w:rsidRPr="00BB75E8" w14:paraId="566B2356" w14:textId="77777777" w:rsidTr="00220DC9">
        <w:trPr>
          <w:gridAfter w:val="1"/>
          <w:wAfter w:w="145" w:type="dxa"/>
          <w:cantSplit/>
          <w:trHeight w:val="720"/>
        </w:trPr>
        <w:tc>
          <w:tcPr>
            <w:tcW w:w="7763" w:type="dxa"/>
          </w:tcPr>
          <w:p w14:paraId="76B957BE" w14:textId="176EA490" w:rsidR="00220DC9" w:rsidRPr="00BB75E8" w:rsidRDefault="00BB75E8" w:rsidP="008E592F">
            <w:pPr>
              <w:pStyle w:val="BlockText"/>
              <w:tabs>
                <w:tab w:val="left" w:pos="6379"/>
              </w:tabs>
              <w:ind w:left="426" w:right="317" w:hanging="426"/>
              <w:jc w:val="left"/>
              <w:rPr>
                <w:rFonts w:asciiTheme="minorHAnsi" w:hAnsiTheme="minorHAnsi" w:cstheme="minorHAnsi"/>
                <w:noProof/>
                <w:sz w:val="20"/>
              </w:rPr>
            </w:pPr>
            <w:r>
              <w:rPr>
                <w:rFonts w:asciiTheme="minorHAnsi" w:hAnsiTheme="minorHAnsi" w:cstheme="minorHAnsi"/>
                <w:noProof/>
                <w:sz w:val="20"/>
              </w:rPr>
              <w:t>8</w:t>
            </w:r>
            <w:r w:rsidR="008E592F" w:rsidRPr="00BB75E8">
              <w:rPr>
                <w:rFonts w:asciiTheme="minorHAnsi" w:hAnsiTheme="minorHAnsi" w:cstheme="minorHAnsi"/>
                <w:noProof/>
                <w:sz w:val="20"/>
              </w:rPr>
              <w:t xml:space="preserve">.     </w:t>
            </w:r>
            <w:r w:rsidR="00220DC9" w:rsidRPr="00BB75E8">
              <w:rPr>
                <w:rFonts w:asciiTheme="minorHAnsi" w:hAnsiTheme="minorHAnsi" w:cstheme="minorHAnsi"/>
                <w:noProof/>
                <w:sz w:val="20"/>
              </w:rPr>
              <w:t xml:space="preserve">I agree that an anonymised data set, gathered for this study may be stored in a specialist data centre/repository relevant to this subject area for future research </w:t>
            </w:r>
            <w:r w:rsidR="00220DC9" w:rsidRPr="00BB75E8">
              <w:rPr>
                <w:rFonts w:asciiTheme="minorHAnsi" w:hAnsiTheme="minorHAnsi" w:cstheme="minorHAnsi"/>
                <w:noProof/>
                <w:sz w:val="20"/>
              </w:rPr>
              <w:br/>
            </w:r>
          </w:p>
          <w:p w14:paraId="3F67FB03" w14:textId="77777777" w:rsidR="00220DC9" w:rsidRPr="00BB75E8" w:rsidRDefault="00220DC9" w:rsidP="00220DC9">
            <w:pPr>
              <w:pStyle w:val="BlockText"/>
              <w:tabs>
                <w:tab w:val="left" w:pos="6379"/>
              </w:tabs>
              <w:ind w:left="426" w:right="317" w:hanging="426"/>
              <w:jc w:val="left"/>
              <w:rPr>
                <w:rFonts w:asciiTheme="minorHAnsi" w:hAnsiTheme="minorHAnsi" w:cstheme="minorHAnsi"/>
                <w:noProof/>
                <w:sz w:val="20"/>
              </w:rPr>
            </w:pPr>
          </w:p>
        </w:tc>
        <w:tc>
          <w:tcPr>
            <w:tcW w:w="1272" w:type="dxa"/>
            <w:gridSpan w:val="2"/>
          </w:tcPr>
          <w:p w14:paraId="13158260" w14:textId="77777777" w:rsidR="00220DC9" w:rsidRPr="00BB75E8" w:rsidRDefault="00220DC9" w:rsidP="00220DC9">
            <w:pPr>
              <w:rPr>
                <w:rFonts w:asciiTheme="minorHAnsi" w:hAnsiTheme="minorHAnsi" w:cstheme="minorHAnsi"/>
                <w:i/>
                <w:noProof/>
                <w:sz w:val="20"/>
              </w:rPr>
            </w:pPr>
            <w:r w:rsidRPr="00BB75E8">
              <w:rPr>
                <w:rFonts w:asciiTheme="minorHAnsi" w:hAnsiTheme="minorHAnsi" w:cstheme="minorHAnsi"/>
                <w:i/>
                <w:noProof/>
                <w:sz w:val="2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62CDB25C" wp14:editId="08406C49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73660</wp:posOffset>
                      </wp:positionV>
                      <wp:extent cx="274320" cy="274320"/>
                      <wp:effectExtent l="0" t="0" r="0" b="0"/>
                      <wp:wrapNone/>
                      <wp:docPr id="10" name="Text Box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CCB7B0" w14:textId="77777777" w:rsidR="00220DC9" w:rsidRDefault="00220DC9">
                                  <w:pPr>
                                    <w:pStyle w:val="Header"/>
                                    <w:tabs>
                                      <w:tab w:val="clear" w:pos="4153"/>
                                      <w:tab w:val="clear" w:pos="8306"/>
                                    </w:tabs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CDB25C" id="Text Box 40" o:spid="_x0000_s1035" type="#_x0000_t202" style="position:absolute;margin-left:12.3pt;margin-top:5.8pt;width:21.6pt;height:21.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">
                      <v:textbox>
                        <w:txbxContent>
                          <w:p w14:paraId="0BCCB7B0" w14:textId="77777777" w:rsidR="00220DC9" w:rsidRDefault="00220DC9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8" w:type="dxa"/>
          </w:tcPr>
          <w:p w14:paraId="3B376003" w14:textId="77777777" w:rsidR="00220DC9" w:rsidRPr="00BB75E8" w:rsidRDefault="00220DC9" w:rsidP="00220DC9">
            <w:pPr>
              <w:rPr>
                <w:rFonts w:asciiTheme="minorHAnsi" w:hAnsiTheme="minorHAnsi" w:cstheme="minorHAnsi"/>
                <w:noProof/>
                <w:sz w:val="22"/>
                <w:lang w:eastAsia="en-GB"/>
              </w:rPr>
            </w:pPr>
            <w:r w:rsidRPr="00BB75E8">
              <w:rPr>
                <w:rFonts w:asciiTheme="minorHAnsi" w:hAnsiTheme="minorHAnsi" w:cstheme="minorHAnsi"/>
                <w:noProof/>
                <w:sz w:val="22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A86DF79" wp14:editId="1337EC38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64135</wp:posOffset>
                      </wp:positionV>
                      <wp:extent cx="274320" cy="274320"/>
                      <wp:effectExtent l="0" t="0" r="0" b="0"/>
                      <wp:wrapNone/>
                      <wp:docPr id="9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D474B6" w14:textId="77777777" w:rsidR="00220DC9" w:rsidRDefault="00220DC9">
                                  <w:pPr>
                                    <w:pStyle w:val="Header"/>
                                    <w:tabs>
                                      <w:tab w:val="clear" w:pos="4153"/>
                                      <w:tab w:val="clear" w:pos="8306"/>
                                    </w:tabs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86DF79" id="Text Box 41" o:spid="_x0000_s1036" type="#_x0000_t202" style="position:absolute;margin-left:12.45pt;margin-top:5.05pt;width:21.6pt;height:21.6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">
                      <v:textbox>
                        <w:txbxContent>
                          <w:p w14:paraId="36D474B6" w14:textId="77777777" w:rsidR="00220DC9" w:rsidRDefault="00220DC9">
                            <w:pPr>
                              <w:pStyle w:val="Header"/>
                              <w:tabs>
                                <w:tab w:val="clear" w:pos="4153"/>
                                <w:tab w:val="clear" w:pos="8306"/>
                              </w:tabs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13C0FC5" w14:textId="0D670621" w:rsidR="00D102B6" w:rsidRDefault="00D102B6">
      <w:pPr>
        <w:rPr>
          <w:rFonts w:asciiTheme="minorHAnsi" w:hAnsiTheme="minorHAnsi" w:cstheme="minorHAnsi"/>
          <w:sz w:val="20"/>
        </w:rPr>
      </w:pPr>
    </w:p>
    <w:p w14:paraId="4462DEA1" w14:textId="77777777" w:rsidR="00367564" w:rsidRPr="00BB75E8" w:rsidRDefault="00367564">
      <w:pPr>
        <w:rPr>
          <w:rFonts w:asciiTheme="minorHAnsi" w:hAnsiTheme="minorHAnsi" w:cstheme="minorHAnsi"/>
          <w:sz w:val="20"/>
        </w:rPr>
      </w:pPr>
    </w:p>
    <w:p w14:paraId="5835E151" w14:textId="77777777" w:rsidR="00D102B6" w:rsidRPr="00BB75E8" w:rsidRDefault="00844FA9">
      <w:pPr>
        <w:rPr>
          <w:rFonts w:asciiTheme="minorHAnsi" w:hAnsiTheme="minorHAnsi" w:cstheme="minorHAnsi"/>
          <w:sz w:val="20"/>
        </w:rPr>
      </w:pPr>
      <w:r w:rsidRPr="00BB75E8">
        <w:rPr>
          <w:rFonts w:asciiTheme="minorHAnsi" w:hAnsiTheme="minorHAnsi" w:cs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49536" behindDoc="0" locked="0" layoutInCell="0" allowOverlap="1" wp14:anchorId="636DC9DA" wp14:editId="05E5A22A">
                <wp:simplePos x="0" y="0"/>
                <wp:positionH relativeFrom="column">
                  <wp:posOffset>2414905</wp:posOffset>
                </wp:positionH>
                <wp:positionV relativeFrom="paragraph">
                  <wp:posOffset>51435</wp:posOffset>
                </wp:positionV>
                <wp:extent cx="125984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9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6B1149" id="Line 8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15pt,4.05pt" to="289.3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" o:allowincell="f"/>
            </w:pict>
          </mc:Fallback>
        </mc:AlternateContent>
      </w:r>
      <w:r w:rsidRPr="00BB75E8">
        <w:rPr>
          <w:rFonts w:asciiTheme="minorHAnsi" w:hAnsiTheme="minorHAnsi" w:cs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 wp14:anchorId="558AE34C" wp14:editId="4C3EC3BC">
                <wp:simplePos x="0" y="0"/>
                <wp:positionH relativeFrom="column">
                  <wp:posOffset>3949065</wp:posOffset>
                </wp:positionH>
                <wp:positionV relativeFrom="paragraph">
                  <wp:posOffset>51435</wp:posOffset>
                </wp:positionV>
                <wp:extent cx="1800225" cy="0"/>
                <wp:effectExtent l="0" t="0" r="0" b="0"/>
                <wp:wrapNone/>
                <wp:docPr id="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8241B7" id="Line 10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95pt,4.05pt" to="452.7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" o:allowincell="f"/>
            </w:pict>
          </mc:Fallback>
        </mc:AlternateContent>
      </w:r>
      <w:r w:rsidRPr="00BB75E8">
        <w:rPr>
          <w:rFonts w:asciiTheme="minorHAnsi" w:hAnsiTheme="minorHAnsi" w:cs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48512" behindDoc="0" locked="0" layoutInCell="0" allowOverlap="1" wp14:anchorId="1EE7D712" wp14:editId="3F3283DD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2160270" cy="0"/>
                <wp:effectExtent l="0" t="0" r="0" b="0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5CF55" id="Line 5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170.1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" o:allowincell="f"/>
            </w:pict>
          </mc:Fallback>
        </mc:AlternateContent>
      </w:r>
    </w:p>
    <w:p w14:paraId="2611B7B8" w14:textId="77777777" w:rsidR="00D102B6" w:rsidRPr="00BB75E8" w:rsidRDefault="00D102B6">
      <w:pPr>
        <w:rPr>
          <w:rFonts w:asciiTheme="minorHAnsi" w:hAnsiTheme="minorHAnsi" w:cstheme="minorHAnsi"/>
          <w:sz w:val="20"/>
        </w:rPr>
      </w:pPr>
      <w:r w:rsidRPr="00BB75E8">
        <w:rPr>
          <w:rFonts w:asciiTheme="minorHAnsi" w:hAnsiTheme="minorHAnsi" w:cstheme="minorHAnsi"/>
          <w:sz w:val="20"/>
        </w:rPr>
        <w:t>Name of Participant</w:t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  <w:t>Date</w:t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  <w:t>Signature</w:t>
      </w:r>
    </w:p>
    <w:p w14:paraId="77A5EFFB" w14:textId="77777777" w:rsidR="00D102B6" w:rsidRPr="00BB75E8" w:rsidRDefault="00D102B6">
      <w:pPr>
        <w:rPr>
          <w:rFonts w:asciiTheme="minorHAnsi" w:hAnsiTheme="minorHAnsi" w:cstheme="minorHAnsi"/>
          <w:sz w:val="20"/>
        </w:rPr>
      </w:pPr>
    </w:p>
    <w:p w14:paraId="33F45809" w14:textId="77777777" w:rsidR="00D102B6" w:rsidRPr="00BB75E8" w:rsidRDefault="00D102B6">
      <w:pPr>
        <w:rPr>
          <w:rFonts w:asciiTheme="minorHAnsi" w:hAnsiTheme="minorHAnsi" w:cstheme="minorHAnsi"/>
          <w:sz w:val="20"/>
        </w:rPr>
      </w:pPr>
    </w:p>
    <w:p w14:paraId="3FE221D1" w14:textId="77777777" w:rsidR="00D102B6" w:rsidRPr="00BB75E8" w:rsidRDefault="00844FA9">
      <w:pPr>
        <w:rPr>
          <w:rFonts w:asciiTheme="minorHAnsi" w:hAnsiTheme="minorHAnsi" w:cstheme="minorHAnsi"/>
          <w:sz w:val="20"/>
        </w:rPr>
      </w:pPr>
      <w:r w:rsidRPr="00BB75E8">
        <w:rPr>
          <w:rFonts w:asciiTheme="minorHAnsi" w:hAnsiTheme="minorHAnsi" w:cs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0FF98337" wp14:editId="722B84DB">
                <wp:simplePos x="0" y="0"/>
                <wp:positionH relativeFrom="column">
                  <wp:posOffset>3949065</wp:posOffset>
                </wp:positionH>
                <wp:positionV relativeFrom="paragraph">
                  <wp:posOffset>93980</wp:posOffset>
                </wp:positionV>
                <wp:extent cx="1800225" cy="0"/>
                <wp:effectExtent l="0" t="0" r="0" b="0"/>
                <wp:wrapNone/>
                <wp:docPr id="5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9BB781" id="Line 14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95pt,7.4pt" to="452.7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" o:allowincell="f"/>
            </w:pict>
          </mc:Fallback>
        </mc:AlternateContent>
      </w:r>
      <w:r w:rsidRPr="00BB75E8">
        <w:rPr>
          <w:rFonts w:asciiTheme="minorHAnsi" w:hAnsiTheme="minorHAnsi" w:cs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0A94C863" wp14:editId="08D83724">
                <wp:simplePos x="0" y="0"/>
                <wp:positionH relativeFrom="column">
                  <wp:posOffset>2394585</wp:posOffset>
                </wp:positionH>
                <wp:positionV relativeFrom="paragraph">
                  <wp:posOffset>93980</wp:posOffset>
                </wp:positionV>
                <wp:extent cx="1259840" cy="0"/>
                <wp:effectExtent l="0" t="0" r="0" b="0"/>
                <wp:wrapNone/>
                <wp:docPr id="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9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337207" id="Line 13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5pt,7.4pt" to="287.7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" o:allowincell="f"/>
            </w:pict>
          </mc:Fallback>
        </mc:AlternateContent>
      </w:r>
      <w:r w:rsidRPr="00BB75E8">
        <w:rPr>
          <w:rFonts w:asciiTheme="minorHAnsi" w:hAnsiTheme="minorHAnsi" w:cstheme="minorHAnsi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 wp14:anchorId="69C803E4" wp14:editId="394A3B4A">
                <wp:simplePos x="0" y="0"/>
                <wp:positionH relativeFrom="column">
                  <wp:posOffset>-40005</wp:posOffset>
                </wp:positionH>
                <wp:positionV relativeFrom="paragraph">
                  <wp:posOffset>93980</wp:posOffset>
                </wp:positionV>
                <wp:extent cx="2160270" cy="0"/>
                <wp:effectExtent l="0" t="0" r="0" b="0"/>
                <wp:wrapNone/>
                <wp:docPr id="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2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59A374" id="Line 12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15pt,7.4pt" to="166.9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" o:allowincell="f"/>
            </w:pict>
          </mc:Fallback>
        </mc:AlternateContent>
      </w:r>
    </w:p>
    <w:p w14:paraId="613832E1" w14:textId="5DA22AD4" w:rsidR="00D102B6" w:rsidRDefault="00D102B6">
      <w:pPr>
        <w:ind w:left="-11"/>
        <w:rPr>
          <w:rFonts w:asciiTheme="minorHAnsi" w:hAnsiTheme="minorHAnsi" w:cstheme="minorHAnsi"/>
          <w:sz w:val="20"/>
        </w:rPr>
      </w:pPr>
      <w:r w:rsidRPr="00BB75E8">
        <w:rPr>
          <w:rFonts w:asciiTheme="minorHAnsi" w:hAnsiTheme="minorHAnsi" w:cstheme="minorHAnsi"/>
          <w:sz w:val="20"/>
        </w:rPr>
        <w:t>Name of Researcher</w:t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  <w:t>Date</w:t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</w:r>
      <w:r w:rsidRPr="00BB75E8">
        <w:rPr>
          <w:rFonts w:asciiTheme="minorHAnsi" w:hAnsiTheme="minorHAnsi" w:cstheme="minorHAnsi"/>
          <w:sz w:val="20"/>
        </w:rPr>
        <w:tab/>
        <w:t>Signature</w:t>
      </w:r>
    </w:p>
    <w:p w14:paraId="3151FAEE" w14:textId="3114563A" w:rsidR="006F4196" w:rsidRDefault="006F4196">
      <w:pPr>
        <w:ind w:left="-11"/>
        <w:rPr>
          <w:rFonts w:asciiTheme="minorHAnsi" w:hAnsiTheme="minorHAnsi" w:cstheme="minorHAnsi"/>
          <w:sz w:val="20"/>
        </w:rPr>
      </w:pPr>
    </w:p>
    <w:p w14:paraId="6929C2E6" w14:textId="0226E732" w:rsidR="006F4196" w:rsidRDefault="006F4196">
      <w:pPr>
        <w:ind w:left="-11"/>
        <w:rPr>
          <w:rFonts w:asciiTheme="minorHAnsi" w:hAnsiTheme="minorHAnsi" w:cstheme="minorHAnsi"/>
          <w:sz w:val="20"/>
        </w:rPr>
      </w:pPr>
    </w:p>
    <w:p w14:paraId="33DA459D" w14:textId="77777777" w:rsidR="006F4196" w:rsidRPr="00BD528D" w:rsidRDefault="006F4196" w:rsidP="006F4196">
      <w:pPr>
        <w:spacing w:after="120"/>
        <w:jc w:val="both"/>
        <w:rPr>
          <w:rFonts w:asciiTheme="minorHAnsi" w:hAnsiTheme="minorHAnsi" w:cstheme="minorHAnsi"/>
        </w:rPr>
      </w:pPr>
      <w:r w:rsidRPr="00BD528D">
        <w:rPr>
          <w:rFonts w:asciiTheme="minorHAnsi" w:hAnsiTheme="minorHAnsi" w:cstheme="minorHAnsi"/>
          <w:i/>
        </w:rPr>
        <w:t>A copy of the signed and dated consent form and the participant information leaflet should be given to the participant and retained by the researcher to be kept securely on file</w:t>
      </w:r>
      <w:r>
        <w:rPr>
          <w:rFonts w:asciiTheme="minorHAnsi" w:hAnsiTheme="minorHAnsi" w:cstheme="minorHAnsi"/>
          <w:i/>
        </w:rPr>
        <w:t>.</w:t>
      </w:r>
    </w:p>
    <w:sectPr w:rsidR="006F4196" w:rsidRPr="00BD528D" w:rsidSect="00BB03AD"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709" w:right="1134" w:bottom="96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FA7E7" w14:textId="77777777" w:rsidR="00F03E18" w:rsidRDefault="00F03E18">
      <w:r>
        <w:separator/>
      </w:r>
    </w:p>
  </w:endnote>
  <w:endnote w:type="continuationSeparator" w:id="0">
    <w:p w14:paraId="3CEB7833" w14:textId="77777777" w:rsidR="00F03E18" w:rsidRDefault="00F0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931DB" w14:textId="77777777" w:rsidR="00D102B6" w:rsidRDefault="00D102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6A88A7" w14:textId="77777777" w:rsidR="00D102B6" w:rsidRDefault="00D102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A254F" w14:textId="77777777" w:rsidR="00D102B6" w:rsidRDefault="00D102B6">
    <w:pPr>
      <w:pStyle w:val="Footer"/>
      <w:framePr w:wrap="around" w:vAnchor="page" w:hAnchor="margin" w:xAlign="right" w:y="16274" w:anchorLock="1"/>
      <w:jc w:val="right"/>
      <w:rPr>
        <w:rStyle w:val="PageNumber"/>
        <w:sz w:val="16"/>
      </w:rPr>
    </w:pP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B27AFA"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</w:p>
  <w:p w14:paraId="38162177" w14:textId="77777777" w:rsidR="00D102B6" w:rsidRDefault="00D102B6">
    <w:pPr>
      <w:ind w:right="360"/>
      <w:rPr>
        <w:noProof/>
        <w:sz w:val="16"/>
      </w:rPr>
    </w:pPr>
  </w:p>
  <w:p w14:paraId="440E9CEF" w14:textId="77777777" w:rsidR="00D102B6" w:rsidRDefault="00D102B6">
    <w:pPr>
      <w:ind w:right="360"/>
      <w:jc w:val="right"/>
      <w:rPr>
        <w:noProof/>
        <w:sz w:val="16"/>
      </w:rPr>
    </w:pPr>
  </w:p>
  <w:p w14:paraId="7FA75A55" w14:textId="77777777" w:rsidR="00D102B6" w:rsidRDefault="00844FA9">
    <w:pPr>
      <w:ind w:right="360"/>
      <w:jc w:val="right"/>
      <w:rPr>
        <w:noProof/>
        <w:sz w:val="16"/>
      </w:rPr>
    </w:pPr>
    <w:r>
      <w:rPr>
        <w:noProof/>
        <w:sz w:val="16"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BCF1B7E" wp14:editId="435E7196">
              <wp:simplePos x="0" y="0"/>
              <wp:positionH relativeFrom="column">
                <wp:posOffset>-777240</wp:posOffset>
              </wp:positionH>
              <wp:positionV relativeFrom="paragraph">
                <wp:posOffset>295275</wp:posOffset>
              </wp:positionV>
              <wp:extent cx="694944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4944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FCAF6E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1.2pt,23.25pt" to="486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" o:allowincell="f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35F12" w14:textId="6E0BE4DF" w:rsidR="006C2BC8" w:rsidRPr="006C2BC8" w:rsidRDefault="006C2BC8" w:rsidP="006C2BC8">
    <w:pPr>
      <w:ind w:right="360"/>
      <w:rPr>
        <w:sz w:val="16"/>
        <w:lang w:eastAsia="en-GB"/>
      </w:rPr>
    </w:pPr>
    <w:r>
      <w:rPr>
        <w:sz w:val="16"/>
        <w:lang w:eastAsia="en-GB"/>
      </w:rPr>
      <w:t>Consent Form</w:t>
    </w:r>
    <w:r w:rsidR="001203A7">
      <w:rPr>
        <w:sz w:val="16"/>
        <w:lang w:eastAsia="en-GB"/>
      </w:rPr>
      <w:tab/>
    </w:r>
    <w:r w:rsidR="001203A7">
      <w:rPr>
        <w:sz w:val="16"/>
        <w:lang w:eastAsia="en-GB"/>
      </w:rPr>
      <w:tab/>
    </w:r>
    <w:r w:rsidR="001203A7">
      <w:rPr>
        <w:sz w:val="16"/>
        <w:lang w:eastAsia="en-GB"/>
      </w:rPr>
      <w:ptab w:relativeTo="margin" w:alignment="right" w:leader="none"/>
    </w:r>
    <w:r w:rsidR="001203A7">
      <w:rPr>
        <w:sz w:val="16"/>
        <w:lang w:eastAsia="en-GB"/>
      </w:rPr>
      <w:t xml:space="preserve">Page </w:t>
    </w:r>
    <w:r w:rsidR="001203A7">
      <w:rPr>
        <w:sz w:val="16"/>
        <w:lang w:eastAsia="en-GB"/>
      </w:rPr>
      <w:fldChar w:fldCharType="begin"/>
    </w:r>
    <w:r w:rsidR="001203A7">
      <w:rPr>
        <w:sz w:val="16"/>
        <w:lang w:eastAsia="en-GB"/>
      </w:rPr>
      <w:instrText xml:space="preserve"> PAGE   \* MERGEFORMAT </w:instrText>
    </w:r>
    <w:r w:rsidR="001203A7">
      <w:rPr>
        <w:sz w:val="16"/>
        <w:lang w:eastAsia="en-GB"/>
      </w:rPr>
      <w:fldChar w:fldCharType="separate"/>
    </w:r>
    <w:r w:rsidR="00B27AFA">
      <w:rPr>
        <w:noProof/>
        <w:sz w:val="16"/>
        <w:lang w:eastAsia="en-GB"/>
      </w:rPr>
      <w:t>1</w:t>
    </w:r>
    <w:r w:rsidR="001203A7">
      <w:rPr>
        <w:sz w:val="16"/>
        <w:lang w:eastAsia="en-GB"/>
      </w:rPr>
      <w:fldChar w:fldCharType="end"/>
    </w:r>
    <w:r w:rsidR="001203A7">
      <w:rPr>
        <w:sz w:val="16"/>
        <w:lang w:eastAsia="en-GB"/>
      </w:rPr>
      <w:t xml:space="preserve"> of </w:t>
    </w:r>
    <w:r w:rsidR="001203A7">
      <w:rPr>
        <w:sz w:val="16"/>
        <w:lang w:eastAsia="en-GB"/>
      </w:rPr>
      <w:fldChar w:fldCharType="begin"/>
    </w:r>
    <w:r w:rsidR="001203A7">
      <w:rPr>
        <w:sz w:val="16"/>
        <w:lang w:eastAsia="en-GB"/>
      </w:rPr>
      <w:instrText xml:space="preserve"> NUMPAGES   \* MERGEFORMAT </w:instrText>
    </w:r>
    <w:r w:rsidR="001203A7">
      <w:rPr>
        <w:sz w:val="16"/>
        <w:lang w:eastAsia="en-GB"/>
      </w:rPr>
      <w:fldChar w:fldCharType="separate"/>
    </w:r>
    <w:r w:rsidR="00B27AFA">
      <w:rPr>
        <w:noProof/>
        <w:sz w:val="16"/>
        <w:lang w:eastAsia="en-GB"/>
      </w:rPr>
      <w:t>1</w:t>
    </w:r>
    <w:r w:rsidR="001203A7">
      <w:rPr>
        <w:sz w:val="16"/>
        <w:lang w:eastAsia="en-GB"/>
      </w:rPr>
      <w:fldChar w:fldCharType="end"/>
    </w:r>
  </w:p>
  <w:p w14:paraId="17E2F6BB" w14:textId="77777777" w:rsidR="00D102B6" w:rsidRDefault="00D102B6">
    <w:pPr>
      <w:ind w:right="360"/>
      <w:jc w:val="right"/>
      <w:rPr>
        <w:sz w:val="16"/>
      </w:rPr>
    </w:pPr>
  </w:p>
  <w:p w14:paraId="79201875" w14:textId="77777777" w:rsidR="00D102B6" w:rsidRDefault="00D102B6">
    <w:pPr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F6B29" w14:textId="77777777" w:rsidR="00F03E18" w:rsidRDefault="00F03E18">
      <w:r>
        <w:separator/>
      </w:r>
    </w:p>
  </w:footnote>
  <w:footnote w:type="continuationSeparator" w:id="0">
    <w:p w14:paraId="5E7A4C24" w14:textId="77777777" w:rsidR="00F03E18" w:rsidRDefault="00F03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3DF10" w14:textId="0F20CC23" w:rsidR="00BB03AD" w:rsidRDefault="00BB03AD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784407BE" wp14:editId="68538FCA">
          <wp:simplePos x="0" y="0"/>
          <wp:positionH relativeFrom="column">
            <wp:posOffset>-505184</wp:posOffset>
          </wp:positionH>
          <wp:positionV relativeFrom="paragraph">
            <wp:posOffset>102787</wp:posOffset>
          </wp:positionV>
          <wp:extent cx="675861" cy="675861"/>
          <wp:effectExtent l="0" t="0" r="0" b="0"/>
          <wp:wrapNone/>
          <wp:docPr id="14" name="Picture 14" descr="A sign on a po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website logo.pn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861" cy="6758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sz w:val="28"/>
      </w:rPr>
    </w:lvl>
  </w:abstractNum>
  <w:abstractNum w:abstractNumId="1" w15:restartNumberingAfterBreak="0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sz w:val="28"/>
      </w:rPr>
    </w:lvl>
  </w:abstractNum>
  <w:abstractNum w:abstractNumId="2" w15:restartNumberingAfterBreak="0">
    <w:nsid w:val="085732C5"/>
    <w:multiLevelType w:val="hybridMultilevel"/>
    <w:tmpl w:val="33A6CAB2"/>
    <w:lvl w:ilvl="0" w:tplc="D7F215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916778"/>
    <w:multiLevelType w:val="hybridMultilevel"/>
    <w:tmpl w:val="42FE77BC"/>
    <w:lvl w:ilvl="0" w:tplc="AC70C668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17654B"/>
    <w:multiLevelType w:val="multilevel"/>
    <w:tmpl w:val="65C6E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317BD9"/>
    <w:multiLevelType w:val="singleLevel"/>
    <w:tmpl w:val="4ADAF3C8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4A446225"/>
    <w:multiLevelType w:val="multilevel"/>
    <w:tmpl w:val="767860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425EBA"/>
    <w:multiLevelType w:val="multilevel"/>
    <w:tmpl w:val="4F62B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6DE70B43"/>
    <w:multiLevelType w:val="hybridMultilevel"/>
    <w:tmpl w:val="767860EA"/>
    <w:lvl w:ilvl="0" w:tplc="6F84A5C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5D1BCC"/>
    <w:multiLevelType w:val="hybridMultilevel"/>
    <w:tmpl w:val="4650D946"/>
    <w:lvl w:ilvl="0" w:tplc="465EF4C8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77371F"/>
    <w:multiLevelType w:val="singleLevel"/>
    <w:tmpl w:val="C3761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7C923DA5"/>
    <w:multiLevelType w:val="multilevel"/>
    <w:tmpl w:val="D0FCE8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DC0937"/>
    <w:multiLevelType w:val="hybridMultilevel"/>
    <w:tmpl w:val="551476E4"/>
    <w:lvl w:ilvl="0" w:tplc="648CDDC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10"/>
  </w:num>
  <w:num w:numId="6">
    <w:abstractNumId w:val="8"/>
  </w:num>
  <w:num w:numId="7">
    <w:abstractNumId w:val="4"/>
  </w:num>
  <w:num w:numId="8">
    <w:abstractNumId w:val="6"/>
  </w:num>
  <w:num w:numId="9">
    <w:abstractNumId w:val="12"/>
  </w:num>
  <w:num w:numId="10">
    <w:abstractNumId w:val="2"/>
  </w:num>
  <w:num w:numId="11">
    <w:abstractNumId w:val="11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4F62"/>
    <w:rsid w:val="00036004"/>
    <w:rsid w:val="000E31DE"/>
    <w:rsid w:val="001203A7"/>
    <w:rsid w:val="00220DC9"/>
    <w:rsid w:val="003638FC"/>
    <w:rsid w:val="00367564"/>
    <w:rsid w:val="00377CC6"/>
    <w:rsid w:val="00406BC9"/>
    <w:rsid w:val="00422B7A"/>
    <w:rsid w:val="00540771"/>
    <w:rsid w:val="00622894"/>
    <w:rsid w:val="00631B49"/>
    <w:rsid w:val="00671989"/>
    <w:rsid w:val="006B44BD"/>
    <w:rsid w:val="006C2BC8"/>
    <w:rsid w:val="006F4196"/>
    <w:rsid w:val="00702684"/>
    <w:rsid w:val="007110F7"/>
    <w:rsid w:val="007155C8"/>
    <w:rsid w:val="0082540A"/>
    <w:rsid w:val="00843211"/>
    <w:rsid w:val="00844FA9"/>
    <w:rsid w:val="008E592F"/>
    <w:rsid w:val="00977F7B"/>
    <w:rsid w:val="009E7D61"/>
    <w:rsid w:val="00A905E9"/>
    <w:rsid w:val="00AC00BD"/>
    <w:rsid w:val="00AD4878"/>
    <w:rsid w:val="00B27AFA"/>
    <w:rsid w:val="00BB03AD"/>
    <w:rsid w:val="00BB75E8"/>
    <w:rsid w:val="00C52272"/>
    <w:rsid w:val="00CD304E"/>
    <w:rsid w:val="00CE2809"/>
    <w:rsid w:val="00D102B6"/>
    <w:rsid w:val="00D74F62"/>
    <w:rsid w:val="00D96D16"/>
    <w:rsid w:val="00DA40E9"/>
    <w:rsid w:val="00DF0D71"/>
    <w:rsid w:val="00F03E18"/>
    <w:rsid w:val="00F27633"/>
    <w:rsid w:val="00FD3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4079B"/>
  <w15:docId w15:val="{582B572C-71E5-40B5-9728-473F985E9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9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rFonts w:ascii="Times New Roman" w:eastAsia="Times New Roman" w:hAnsi="Times New Roman"/>
    </w:rPr>
  </w:style>
  <w:style w:type="paragraph" w:styleId="BlockText">
    <w:name w:val="Block Text"/>
    <w:basedOn w:val="Normal"/>
    <w:pPr>
      <w:ind w:left="720" w:right="1826" w:hanging="720"/>
      <w:jc w:val="both"/>
    </w:pPr>
    <w:rPr>
      <w:rFonts w:ascii="Times New Roman" w:eastAsia="Times New Roman" w:hAnsi="Times New Roman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0D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321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32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cc108@student.bham.ac.u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reports</Template>
  <TotalTime>50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Oxford Brookes Templates</vt:lpstr>
    </vt:vector>
  </TitlesOfParts>
  <Company>Oxford Brookes University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Oxford Brookes Templates</dc:title>
  <dc:creator>Research Services  Business D</dc:creator>
  <cp:lastModifiedBy>Ioana Cerasella Chis (PhD Dept of POLSIS FT)</cp:lastModifiedBy>
  <cp:revision>14</cp:revision>
  <cp:lastPrinted>2011-04-14T09:00:00Z</cp:lastPrinted>
  <dcterms:created xsi:type="dcterms:W3CDTF">2018-11-15T14:29:00Z</dcterms:created>
  <dcterms:modified xsi:type="dcterms:W3CDTF">2020-01-27T16:08:00Z</dcterms:modified>
</cp:coreProperties>
</file>